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58E" w:rsidRPr="00546B6D" w:rsidRDefault="00FB658E" w:rsidP="00FB658E">
      <w:pPr>
        <w:rPr>
          <w:sz w:val="28"/>
          <w:szCs w:val="28"/>
        </w:rPr>
      </w:pPr>
      <w:r w:rsidRPr="00546B6D">
        <w:rPr>
          <w:sz w:val="28"/>
          <w:szCs w:val="28"/>
        </w:rPr>
        <w:t>Dear Peach Crayon</w:t>
      </w:r>
    </w:p>
    <w:p w:rsidR="0065473A" w:rsidRDefault="0065473A" w:rsidP="00FB658E">
      <w:pPr>
        <w:rPr>
          <w:sz w:val="28"/>
          <w:szCs w:val="28"/>
        </w:rPr>
      </w:pPr>
    </w:p>
    <w:p w:rsidR="00FB658E" w:rsidRPr="00546B6D" w:rsidRDefault="00FB658E" w:rsidP="00FB658E">
      <w:pPr>
        <w:rPr>
          <w:sz w:val="28"/>
          <w:szCs w:val="28"/>
        </w:rPr>
      </w:pPr>
      <w:r w:rsidRPr="00546B6D">
        <w:rPr>
          <w:sz w:val="28"/>
          <w:szCs w:val="28"/>
        </w:rPr>
        <w:t>I would like to begin by making a heartfelt apology. I truly am so sorry that I have upset you and it has made me feel very sad that you are unhappy. Please believe me when I tell you that I had no idea that peeling your paper wrapping off would hurt your feelings and embarrass you. I wish to put things right and make you feel happy again.</w:t>
      </w:r>
    </w:p>
    <w:p w:rsidR="00546B6D" w:rsidRPr="00546B6D" w:rsidRDefault="00546B6D" w:rsidP="00FB658E">
      <w:pPr>
        <w:rPr>
          <w:sz w:val="28"/>
          <w:szCs w:val="28"/>
        </w:rPr>
      </w:pPr>
    </w:p>
    <w:p w:rsidR="00546B6D" w:rsidRDefault="00546B6D" w:rsidP="00FB658E">
      <w:pPr>
        <w:rPr>
          <w:sz w:val="28"/>
          <w:szCs w:val="28"/>
        </w:rPr>
      </w:pPr>
      <w:r>
        <w:rPr>
          <w:sz w:val="28"/>
          <w:szCs w:val="28"/>
        </w:rPr>
        <w:t>Firstly, I really need you to know</w:t>
      </w:r>
      <w:r w:rsidRPr="00546B6D">
        <w:rPr>
          <w:sz w:val="28"/>
          <w:szCs w:val="28"/>
        </w:rPr>
        <w:t xml:space="preserve"> that I did not peel off your wrapping to be spiteful or unkind. You are such a wonderful colour and </w:t>
      </w:r>
      <w:r>
        <w:rPr>
          <w:sz w:val="28"/>
          <w:szCs w:val="28"/>
        </w:rPr>
        <w:t xml:space="preserve">I love using you to colour in faces and bodies. You started </w:t>
      </w:r>
      <w:r w:rsidRPr="00546B6D">
        <w:rPr>
          <w:sz w:val="28"/>
          <w:szCs w:val="28"/>
        </w:rPr>
        <w:t>wearing down</w:t>
      </w:r>
      <w:r>
        <w:rPr>
          <w:sz w:val="28"/>
          <w:szCs w:val="28"/>
        </w:rPr>
        <w:t xml:space="preserve"> because I use your lovely colour so much so I needed to peel back your wrapper so I could use more of you. I agree with you. </w:t>
      </w:r>
      <w:r w:rsidRPr="00546B6D">
        <w:rPr>
          <w:sz w:val="28"/>
          <w:szCs w:val="28"/>
        </w:rPr>
        <w:t>I should not have taken all of your wrapper away, but I got a little car</w:t>
      </w:r>
      <w:r>
        <w:rPr>
          <w:sz w:val="28"/>
          <w:szCs w:val="28"/>
        </w:rPr>
        <w:t>ried away with my colouring.</w:t>
      </w:r>
    </w:p>
    <w:p w:rsidR="00546B6D" w:rsidRDefault="00546B6D" w:rsidP="00FB658E">
      <w:pPr>
        <w:rPr>
          <w:sz w:val="28"/>
          <w:szCs w:val="28"/>
        </w:rPr>
      </w:pPr>
    </w:p>
    <w:p w:rsidR="00546B6D" w:rsidRDefault="00546B6D" w:rsidP="00FB658E">
      <w:pPr>
        <w:rPr>
          <w:sz w:val="28"/>
          <w:szCs w:val="28"/>
        </w:rPr>
      </w:pPr>
      <w:r>
        <w:rPr>
          <w:sz w:val="28"/>
          <w:szCs w:val="28"/>
        </w:rPr>
        <w:t>I am so sorry that you now feel too embarrassed to leave your box because you are naked. I wish you didn’t feel like this. I will talk to the other crayons to make sure that they understand and don’t look or laugh at you.</w:t>
      </w:r>
    </w:p>
    <w:p w:rsidR="00546B6D" w:rsidRDefault="00546B6D" w:rsidP="00FB658E">
      <w:pPr>
        <w:rPr>
          <w:sz w:val="28"/>
          <w:szCs w:val="28"/>
        </w:rPr>
      </w:pPr>
    </w:p>
    <w:p w:rsidR="00546B6D" w:rsidRDefault="00546B6D" w:rsidP="00FB658E">
      <w:pPr>
        <w:rPr>
          <w:sz w:val="28"/>
          <w:szCs w:val="28"/>
        </w:rPr>
      </w:pPr>
      <w:r w:rsidRPr="00546B6D">
        <w:rPr>
          <w:sz w:val="28"/>
          <w:szCs w:val="28"/>
        </w:rPr>
        <w:t>You are quite right when you say that I wouldn’t like to go to school naked. I can only imagine how you must feel with no clothes on</w:t>
      </w:r>
      <w:r>
        <w:rPr>
          <w:sz w:val="28"/>
          <w:szCs w:val="28"/>
        </w:rPr>
        <w:t>. It must be horrible watching all of your colourful friends have fun colouring whilst you are hiding.</w:t>
      </w:r>
      <w:r w:rsidRPr="00546B6D">
        <w:rPr>
          <w:sz w:val="28"/>
          <w:szCs w:val="28"/>
        </w:rPr>
        <w:t xml:space="preserve"> </w:t>
      </w:r>
      <w:r>
        <w:rPr>
          <w:sz w:val="28"/>
          <w:szCs w:val="28"/>
        </w:rPr>
        <w:t>I don’</w:t>
      </w:r>
      <w:r w:rsidRPr="00546B6D">
        <w:rPr>
          <w:sz w:val="28"/>
          <w:szCs w:val="28"/>
        </w:rPr>
        <w:t xml:space="preserve">t like the thought of you hiding out in the </w:t>
      </w:r>
      <w:r w:rsidR="0065473A">
        <w:rPr>
          <w:sz w:val="28"/>
          <w:szCs w:val="28"/>
        </w:rPr>
        <w:t xml:space="preserve">dark </w:t>
      </w:r>
      <w:bookmarkStart w:id="0" w:name="_GoBack"/>
      <w:bookmarkEnd w:id="0"/>
      <w:r w:rsidRPr="00546B6D">
        <w:rPr>
          <w:sz w:val="28"/>
          <w:szCs w:val="28"/>
        </w:rPr>
        <w:t>cr</w:t>
      </w:r>
      <w:r>
        <w:rPr>
          <w:sz w:val="28"/>
          <w:szCs w:val="28"/>
        </w:rPr>
        <w:t>ayon box.</w:t>
      </w:r>
    </w:p>
    <w:p w:rsidR="00546B6D" w:rsidRDefault="00546B6D" w:rsidP="00FB658E">
      <w:pPr>
        <w:rPr>
          <w:sz w:val="28"/>
          <w:szCs w:val="28"/>
        </w:rPr>
      </w:pPr>
    </w:p>
    <w:p w:rsidR="00546B6D" w:rsidRDefault="00546B6D" w:rsidP="00FB658E">
      <w:pPr>
        <w:rPr>
          <w:sz w:val="28"/>
          <w:szCs w:val="28"/>
        </w:rPr>
      </w:pPr>
      <w:r>
        <w:rPr>
          <w:sz w:val="28"/>
          <w:szCs w:val="28"/>
        </w:rPr>
        <w:t xml:space="preserve">I have </w:t>
      </w:r>
      <w:r w:rsidRPr="00546B6D">
        <w:rPr>
          <w:sz w:val="28"/>
          <w:szCs w:val="28"/>
        </w:rPr>
        <w:t>come up with a sol</w:t>
      </w:r>
      <w:r>
        <w:rPr>
          <w:sz w:val="28"/>
          <w:szCs w:val="28"/>
        </w:rPr>
        <w:t>ution that I hope you will like.</w:t>
      </w:r>
      <w:r w:rsidRPr="00546B6D">
        <w:rPr>
          <w:sz w:val="28"/>
          <w:szCs w:val="28"/>
        </w:rPr>
        <w:t xml:space="preserve"> At school, I have been learning how to </w:t>
      </w:r>
      <w:r>
        <w:rPr>
          <w:sz w:val="28"/>
          <w:szCs w:val="28"/>
        </w:rPr>
        <w:t>sew. How about I sew peach coloured material together to make you a new, smart</w:t>
      </w:r>
      <w:r w:rsidRPr="00546B6D">
        <w:rPr>
          <w:sz w:val="28"/>
          <w:szCs w:val="28"/>
        </w:rPr>
        <w:t xml:space="preserve"> jacket? Would that help? I </w:t>
      </w:r>
      <w:r>
        <w:rPr>
          <w:sz w:val="28"/>
          <w:szCs w:val="28"/>
        </w:rPr>
        <w:t>really do want you to be happy.</w:t>
      </w:r>
    </w:p>
    <w:p w:rsidR="00546B6D" w:rsidRDefault="00546B6D" w:rsidP="00FB658E">
      <w:pPr>
        <w:rPr>
          <w:sz w:val="28"/>
          <w:szCs w:val="28"/>
        </w:rPr>
      </w:pPr>
    </w:p>
    <w:p w:rsidR="00546B6D" w:rsidRDefault="00546B6D" w:rsidP="00FB658E">
      <w:pPr>
        <w:rPr>
          <w:sz w:val="28"/>
          <w:szCs w:val="28"/>
        </w:rPr>
      </w:pPr>
      <w:r w:rsidRPr="00546B6D">
        <w:rPr>
          <w:sz w:val="28"/>
          <w:szCs w:val="28"/>
        </w:rPr>
        <w:t>Let me</w:t>
      </w:r>
      <w:r>
        <w:rPr>
          <w:sz w:val="28"/>
          <w:szCs w:val="28"/>
        </w:rPr>
        <w:t xml:space="preserve"> know what you think. </w:t>
      </w:r>
    </w:p>
    <w:p w:rsidR="00546B6D" w:rsidRDefault="00546B6D" w:rsidP="00FB658E">
      <w:pPr>
        <w:rPr>
          <w:sz w:val="28"/>
          <w:szCs w:val="28"/>
        </w:rPr>
      </w:pPr>
      <w:r>
        <w:rPr>
          <w:sz w:val="28"/>
          <w:szCs w:val="28"/>
        </w:rPr>
        <w:t>Your very sorry friend.</w:t>
      </w:r>
    </w:p>
    <w:p w:rsidR="00546B6D" w:rsidRPr="00546B6D" w:rsidRDefault="00546B6D" w:rsidP="00FB658E">
      <w:pPr>
        <w:rPr>
          <w:sz w:val="28"/>
          <w:szCs w:val="28"/>
        </w:rPr>
      </w:pPr>
      <w:r w:rsidRPr="00546B6D">
        <w:rPr>
          <w:sz w:val="28"/>
          <w:szCs w:val="28"/>
        </w:rPr>
        <w:lastRenderedPageBreak/>
        <w:t>Duncan.</w:t>
      </w:r>
    </w:p>
    <w:sectPr w:rsidR="00546B6D" w:rsidRPr="00546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58E"/>
    <w:rsid w:val="00436153"/>
    <w:rsid w:val="00546B6D"/>
    <w:rsid w:val="0065473A"/>
    <w:rsid w:val="00765F3D"/>
    <w:rsid w:val="00FB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38968"/>
  <w15:chartTrackingRefBased/>
  <w15:docId w15:val="{5BD7DB94-D183-40AD-9DBC-1E61694F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65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12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4</cp:revision>
  <dcterms:created xsi:type="dcterms:W3CDTF">2021-02-02T19:31:00Z</dcterms:created>
  <dcterms:modified xsi:type="dcterms:W3CDTF">2021-02-02T19:43:00Z</dcterms:modified>
</cp:coreProperties>
</file>